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6454E" w14:textId="18A12996" w:rsidR="00A701D0" w:rsidRDefault="004358C9" w:rsidP="00A701D0">
      <w:pPr>
        <w:spacing w:line="276" w:lineRule="auto"/>
        <w:rPr>
          <w:b/>
        </w:rPr>
      </w:pPr>
      <w:r w:rsidRPr="004358C9">
        <w:rPr>
          <w:b/>
        </w:rPr>
        <w:t xml:space="preserve">Bijlage </w:t>
      </w:r>
      <w:r w:rsidR="008F6A61">
        <w:rPr>
          <w:b/>
        </w:rPr>
        <w:t>2</w:t>
      </w:r>
      <w:r w:rsidRPr="004358C9">
        <w:rPr>
          <w:b/>
        </w:rPr>
        <w:tab/>
        <w:t>Concept</w:t>
      </w:r>
      <w:r w:rsidR="00A701D0">
        <w:rPr>
          <w:b/>
        </w:rPr>
        <w:t xml:space="preserve"> </w:t>
      </w:r>
      <w:r w:rsidRPr="00A701D0">
        <w:rPr>
          <w:b/>
        </w:rPr>
        <w:t>Raam</w:t>
      </w:r>
      <w:r w:rsidR="00A701D0" w:rsidRPr="00A701D0">
        <w:rPr>
          <w:b/>
        </w:rPr>
        <w:t>o</w:t>
      </w:r>
      <w:r w:rsidRPr="00A701D0">
        <w:rPr>
          <w:b/>
        </w:rPr>
        <w:t>vereenkomst</w:t>
      </w:r>
      <w:r w:rsidR="00E9454E" w:rsidRPr="00A701D0">
        <w:rPr>
          <w:rFonts w:eastAsiaTheme="minorHAnsi" w:cstheme="minorBidi"/>
          <w:b/>
          <w:lang w:eastAsia="en-US"/>
        </w:rPr>
        <w:t xml:space="preserve"> </w:t>
      </w:r>
      <w:r w:rsidR="00A701D0">
        <w:rPr>
          <w:b/>
        </w:rPr>
        <w:t>ICT Hardware en mobiele telefoons</w:t>
      </w:r>
    </w:p>
    <w:p w14:paraId="0165DE9B" w14:textId="410CD41B" w:rsidR="001741F1" w:rsidRPr="001741F1" w:rsidRDefault="00B67DBF" w:rsidP="00150BB1">
      <w:pPr>
        <w:tabs>
          <w:tab w:val="left" w:pos="1080"/>
        </w:tabs>
        <w:rPr>
          <w:b/>
        </w:rPr>
      </w:pPr>
      <w:r>
        <w:rPr>
          <w:rFonts w:eastAsiaTheme="minorHAnsi" w:cstheme="minorBidi"/>
          <w:b/>
          <w:lang w:eastAsia="en-US"/>
        </w:rPr>
        <w:fldChar w:fldCharType="begin" w:fldLock="1"/>
      </w:r>
      <w:r w:rsidRPr="00B67DBF">
        <w:rPr>
          <w:rFonts w:eastAsiaTheme="minorHAnsi" w:cstheme="minorBidi"/>
          <w:b/>
          <w:lang w:eastAsia="en-US"/>
        </w:rPr>
        <w:instrText xml:space="preserve"> mitVV VV0E96E9ADB9C14D29ADB67B81792E5FC3 \* MERGEFORMAT </w:instrText>
      </w:r>
      <w:r w:rsidR="008F6A61">
        <w:rPr>
          <w:rFonts w:eastAsiaTheme="minorHAnsi" w:cstheme="minorBidi"/>
          <w:b/>
          <w:lang w:eastAsia="en-US"/>
        </w:rPr>
        <w:fldChar w:fldCharType="separate"/>
      </w:r>
      <w:r>
        <w:rPr>
          <w:rFonts w:eastAsiaTheme="minorHAnsi" w:cstheme="minorBidi"/>
          <w:b/>
          <w:lang w:eastAsia="en-US"/>
        </w:rPr>
        <w:fldChar w:fldCharType="end"/>
      </w:r>
    </w:p>
    <w:p w14:paraId="3C198EB1"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3B83E07D"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4D47E597"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5A3FA4F3"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56A7E8F9" w14:textId="77777777" w:rsidR="00B61DA2" w:rsidRPr="00B61DA2" w:rsidRDefault="00B61DA2" w:rsidP="00B61DA2">
      <w:r w:rsidRPr="00B61DA2">
        <w:t>OVERWEGENDE:</w:t>
      </w:r>
    </w:p>
    <w:p w14:paraId="02A18B7A" w14:textId="77777777" w:rsidR="00B61DA2" w:rsidRPr="00B61DA2" w:rsidRDefault="00B61DA2" w:rsidP="00B61DA2"/>
    <w:p w14:paraId="0A7073D5" w14:textId="30EB0A4B"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150BB1">
        <w:t xml:space="preserve">het leveren van </w:t>
      </w:r>
      <w:r w:rsidR="00150BB1" w:rsidRPr="00150BB1">
        <w:rPr>
          <w:bCs/>
        </w:rPr>
        <w:t>ICT Hardware en mobiele telefoons</w:t>
      </w:r>
      <w:r w:rsidR="00150BB1" w:rsidRPr="00150BB1">
        <w:t xml:space="preserve"> voor</w:t>
      </w:r>
      <w:r w:rsidRPr="00B61DA2">
        <w:t xml:space="preserve"> het hoogheemraadschap van Rijnland</w:t>
      </w:r>
      <w:r w:rsidR="00150BB1">
        <w:t xml:space="preserve"> en het hoogheemraadschap van Schieland en de Krimpenerwaard</w:t>
      </w:r>
      <w:r w:rsidRPr="00B61DA2">
        <w:t>;</w:t>
      </w:r>
    </w:p>
    <w:p w14:paraId="171861D0"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Pr="00B61DA2">
        <w:rPr>
          <w:highlight w:val="lightGray"/>
        </w:rPr>
        <w:t>…….</w:t>
      </w:r>
      <w:r w:rsidRPr="00B61DA2">
        <w:t>;</w:t>
      </w:r>
    </w:p>
    <w:p w14:paraId="1D6D3236" w14:textId="77777777" w:rsidR="00B61DA2" w:rsidRPr="00B61DA2" w:rsidRDefault="00B61DA2" w:rsidP="00B61DA2">
      <w:pPr>
        <w:tabs>
          <w:tab w:val="left" w:pos="540"/>
        </w:tabs>
        <w:ind w:left="540" w:hanging="540"/>
      </w:pPr>
      <w:r w:rsidRPr="00B61DA2">
        <w:t xml:space="preserve">c.  </w:t>
      </w:r>
      <w:r w:rsidRPr="00B61DA2">
        <w:tab/>
        <w:t xml:space="preserve">dat Opdrachtnemer op </w:t>
      </w:r>
      <w:r w:rsidRPr="00B61DA2">
        <w:rPr>
          <w:highlight w:val="lightGray"/>
        </w:rPr>
        <w:t>dd-mm-jjjj</w:t>
      </w:r>
      <w:r w:rsidRPr="00B61DA2">
        <w:t xml:space="preserve"> zijn Inschrijving heeft ingediend;</w:t>
      </w:r>
    </w:p>
    <w:p w14:paraId="012BFB0E" w14:textId="2478A710" w:rsidR="00B61DA2" w:rsidRPr="00B61DA2" w:rsidRDefault="00B61DA2" w:rsidP="00B61DA2">
      <w:pPr>
        <w:tabs>
          <w:tab w:val="left" w:pos="540"/>
        </w:tabs>
        <w:ind w:left="540" w:hanging="540"/>
      </w:pPr>
      <w:r w:rsidRPr="00B61DA2">
        <w:t xml:space="preserve">d. </w:t>
      </w:r>
      <w:r w:rsidRPr="00B61DA2">
        <w:tab/>
        <w:t xml:space="preserve">dat Opdrachtgever op basis van het EMVI-gunningcriterium </w:t>
      </w:r>
      <w:r w:rsidRPr="00E9447D">
        <w:t>“beste prijs-kwaliteitsverhouding</w:t>
      </w:r>
      <w:r w:rsidRPr="00B61DA2">
        <w:t>” de opdracht, zoals omschreven in de Inschrijvingsleidraad aan Opdrachtnemer heeft gegund;</w:t>
      </w:r>
    </w:p>
    <w:p w14:paraId="0F4AF11D" w14:textId="0FBBEEDB"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E9447D">
        <w:t>Raam</w:t>
      </w:r>
      <w:r w:rsidR="00E9447D" w:rsidRPr="00E9447D">
        <w:t>o</w:t>
      </w:r>
      <w:r w:rsidRPr="00E9447D">
        <w:t xml:space="preserve">vereenkomst </w:t>
      </w:r>
      <w:r w:rsidRPr="00B61DA2">
        <w:t>wensen vast te leggen.</w:t>
      </w:r>
    </w:p>
    <w:p w14:paraId="49109707" w14:textId="77777777" w:rsidR="00B61DA2" w:rsidRPr="00B61DA2" w:rsidRDefault="00B61DA2" w:rsidP="00B61DA2"/>
    <w:p w14:paraId="1C7EB8B1" w14:textId="77777777" w:rsidR="00B61DA2" w:rsidRPr="00B61DA2" w:rsidRDefault="00B61DA2" w:rsidP="00B61DA2">
      <w:r w:rsidRPr="00B61DA2">
        <w:t>VERKLAREN TE ZIJN OVEREENGEKOMEN ALS VOLGT:</w:t>
      </w:r>
    </w:p>
    <w:p w14:paraId="44802D46" w14:textId="77777777" w:rsidR="00B61DA2" w:rsidRPr="00B61DA2" w:rsidRDefault="00B61DA2" w:rsidP="00B61DA2"/>
    <w:p w14:paraId="0455C182" w14:textId="2310B961" w:rsidR="00B61DA2" w:rsidRPr="00B61DA2" w:rsidRDefault="00B61DA2" w:rsidP="00B61DA2">
      <w:pPr>
        <w:ind w:left="540"/>
      </w:pPr>
      <w:r w:rsidRPr="00B61DA2">
        <w:t xml:space="preserve">In deze </w:t>
      </w:r>
      <w:r w:rsidRPr="00E9447D">
        <w:t>Raam</w:t>
      </w:r>
      <w:r w:rsidR="00E9447D" w:rsidRPr="00E9447D">
        <w:t>o</w:t>
      </w:r>
      <w:r w:rsidRPr="00E9447D">
        <w:t xml:space="preserve">vereenkomst wordt een aantal begrippen met een beginhoofdletter gebruikt. Aan deze begrippen </w:t>
      </w:r>
      <w:r w:rsidRPr="00B61DA2">
        <w:t>komt de betekenis toe die hieraan wordt gegeven in artikel 1 van de Algemene Waterschaps</w:t>
      </w:r>
      <w:r w:rsidR="001741F1">
        <w:t>inkoop</w:t>
      </w:r>
      <w:r w:rsidRPr="00B61DA2">
        <w:t xml:space="preserve">voorwaarden voor </w:t>
      </w:r>
      <w:r w:rsidR="001741F1">
        <w:t>leveringen</w:t>
      </w:r>
      <w:r w:rsidRPr="00B61DA2">
        <w:t xml:space="preserve"> 2018 (AW</w:t>
      </w:r>
      <w:r w:rsidR="001741F1">
        <w:t>I</w:t>
      </w:r>
      <w:r w:rsidRPr="00B61DA2">
        <w:t>V - 2018).</w:t>
      </w:r>
    </w:p>
    <w:p w14:paraId="68ED3AFE" w14:textId="77777777" w:rsidR="00B61DA2" w:rsidRPr="00B61DA2" w:rsidRDefault="00B61DA2" w:rsidP="00B61DA2"/>
    <w:p w14:paraId="6FFD06E6" w14:textId="66A32E9B" w:rsidR="00B61DA2" w:rsidRPr="00B61DA2" w:rsidRDefault="00B61DA2" w:rsidP="00B61DA2">
      <w:pPr>
        <w:numPr>
          <w:ilvl w:val="0"/>
          <w:numId w:val="27"/>
        </w:numPr>
        <w:tabs>
          <w:tab w:val="left" w:pos="540"/>
        </w:tabs>
        <w:ind w:left="0" w:firstLine="0"/>
        <w:rPr>
          <w:b/>
        </w:rPr>
      </w:pPr>
      <w:r w:rsidRPr="00B61DA2">
        <w:rPr>
          <w:b/>
        </w:rPr>
        <w:t xml:space="preserve">Voorwerp van de </w:t>
      </w:r>
      <w:r w:rsidRPr="00E9447D">
        <w:rPr>
          <w:b/>
        </w:rPr>
        <w:t>Raam</w:t>
      </w:r>
      <w:r w:rsidR="00E9447D" w:rsidRPr="00E9447D">
        <w:rPr>
          <w:b/>
        </w:rPr>
        <w:t>o</w:t>
      </w:r>
      <w:r w:rsidRPr="00E9447D">
        <w:rPr>
          <w:b/>
        </w:rPr>
        <w:t>vereenkomst</w:t>
      </w:r>
    </w:p>
    <w:p w14:paraId="58FEA395" w14:textId="77777777" w:rsidR="00B61DA2" w:rsidRPr="00B61DA2" w:rsidRDefault="00B61DA2" w:rsidP="00B61DA2">
      <w:pPr>
        <w:tabs>
          <w:tab w:val="left" w:pos="576"/>
        </w:tabs>
        <w:ind w:left="570" w:hanging="570"/>
      </w:pPr>
    </w:p>
    <w:p w14:paraId="3BD6790D" w14:textId="4176929B" w:rsidR="00B61DA2" w:rsidRPr="00B61DA2" w:rsidRDefault="00B61DA2" w:rsidP="00B61DA2">
      <w:pPr>
        <w:numPr>
          <w:ilvl w:val="1"/>
          <w:numId w:val="29"/>
        </w:numPr>
      </w:pPr>
      <w:r w:rsidRPr="00B61DA2">
        <w:t xml:space="preserve">Opdrachtgever verleent aan Opdrachtnemer opdracht tot het </w:t>
      </w:r>
      <w:r w:rsidR="00934654">
        <w:t>lever</w:t>
      </w:r>
      <w:r w:rsidRPr="00B61DA2">
        <w:t>en</w:t>
      </w:r>
      <w:r w:rsidR="00934654">
        <w:t xml:space="preserve"> van</w:t>
      </w:r>
      <w:r w:rsidRPr="00B61DA2">
        <w:t xml:space="preserve"> </w:t>
      </w:r>
      <w:r w:rsidR="00E9447D" w:rsidRPr="00E9447D">
        <w:rPr>
          <w:bCs/>
        </w:rPr>
        <w:t>ICT Hardware en mobiele telefoons</w:t>
      </w:r>
      <w:r w:rsidRPr="00E9447D">
        <w:rPr>
          <w:bCs/>
        </w:rPr>
        <w:t xml:space="preserve"> o</w:t>
      </w:r>
      <w:r w:rsidRPr="00B61DA2">
        <w:t xml:space="preserve">vereenkomstig de op basis van de Inschrijvingsleidraad inclusief haar bijlagen, de bijbehorende Nota(‘s) van Inlichtingen, de door de Opdrachtnemer ingediende Inschrijving en deze </w:t>
      </w:r>
      <w:r w:rsidRPr="00E9447D">
        <w:t>Raam</w:t>
      </w:r>
      <w:r w:rsidR="00E9447D" w:rsidRPr="00E9447D">
        <w:t>o</w:t>
      </w:r>
      <w:r w:rsidRPr="00E9447D">
        <w:t>vereenkomst genoemde voorwaarden, welke opdracht Opdrachtnemer bij deze aanvaardt, een en ander voor zover daarvan niet in deze Raam</w:t>
      </w:r>
      <w:r w:rsidR="00E9447D">
        <w:t>o</w:t>
      </w:r>
      <w:r w:rsidRPr="00E9447D">
        <w:t xml:space="preserve">vereenkomst </w:t>
      </w:r>
      <w:r w:rsidRPr="00B61DA2">
        <w:t>wordt afgeweken.</w:t>
      </w:r>
    </w:p>
    <w:p w14:paraId="2DEEAD1C" w14:textId="77777777" w:rsidR="00B61DA2" w:rsidRPr="00B61DA2" w:rsidRDefault="00B61DA2" w:rsidP="00B61DA2">
      <w:pPr>
        <w:ind w:left="540"/>
      </w:pPr>
    </w:p>
    <w:p w14:paraId="3873C64B" w14:textId="5B9014B0" w:rsidR="00B61DA2" w:rsidRPr="00B61DA2" w:rsidRDefault="00B61DA2" w:rsidP="00B61DA2">
      <w:pPr>
        <w:numPr>
          <w:ilvl w:val="1"/>
          <w:numId w:val="29"/>
        </w:numPr>
      </w:pPr>
      <w:r w:rsidRPr="00B61DA2">
        <w:t xml:space="preserve">De navolgende documenten maken deel uit van </w:t>
      </w:r>
      <w:r w:rsidRPr="00E9447D">
        <w:t>deze Raam</w:t>
      </w:r>
      <w:r w:rsidR="00E9447D" w:rsidRPr="00E9447D">
        <w:t>o</w:t>
      </w:r>
      <w:r w:rsidRPr="00E9447D">
        <w:t xml:space="preserve">vereenkomst. Voor zover deze documenten met  elkaar in tegenspraak zijn, prevaleert het eerder </w:t>
      </w:r>
      <w:r w:rsidRPr="00B61DA2">
        <w:t>genoemde document boven het later genoemde:</w:t>
      </w:r>
    </w:p>
    <w:p w14:paraId="4C8AEAC9" w14:textId="77777777" w:rsidR="00B61DA2" w:rsidRPr="00B61DA2" w:rsidRDefault="00B61DA2" w:rsidP="00B61DA2">
      <w:pPr>
        <w:tabs>
          <w:tab w:val="left" w:pos="450"/>
        </w:tabs>
      </w:pPr>
    </w:p>
    <w:p w14:paraId="085DFC10" w14:textId="49452EDB"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deze </w:t>
      </w:r>
      <w:r w:rsidRPr="00E9447D">
        <w:rPr>
          <w:rFonts w:eastAsia="HGPMinc"/>
        </w:rPr>
        <w:t xml:space="preserve">Raamovereenkomst; </w:t>
      </w:r>
    </w:p>
    <w:p w14:paraId="189B9987"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245D8DDC" w14:textId="413A4FFA"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lastRenderedPageBreak/>
        <w:t>de Inschrijvingsleidraad</w:t>
      </w:r>
      <w:r w:rsidR="00ED09D9">
        <w:rPr>
          <w:rFonts w:eastAsia="HGPMinc"/>
        </w:rPr>
        <w:t xml:space="preserve"> inclusief bijlagen</w:t>
      </w:r>
      <w:r w:rsidRPr="00B61DA2">
        <w:rPr>
          <w:rFonts w:eastAsia="HGPMinc"/>
        </w:rPr>
        <w:t>;</w:t>
      </w:r>
    </w:p>
    <w:p w14:paraId="34180524" w14:textId="751B05E7" w:rsidR="00B61DA2" w:rsidRPr="00934654" w:rsidRDefault="00B61DA2" w:rsidP="00934654">
      <w:pPr>
        <w:numPr>
          <w:ilvl w:val="0"/>
          <w:numId w:val="28"/>
        </w:numPr>
        <w:tabs>
          <w:tab w:val="left" w:pos="720"/>
        </w:tabs>
        <w:spacing w:after="120"/>
        <w:ind w:hanging="180"/>
        <w:rPr>
          <w:rFonts w:eastAsia="HGPMinc"/>
        </w:rPr>
      </w:pPr>
      <w:r w:rsidRPr="00B61DA2">
        <w:rPr>
          <w:rFonts w:eastAsia="HGPMinc"/>
        </w:rPr>
        <w:t>de Algemene Waterschaps</w:t>
      </w:r>
      <w:r w:rsidR="00934654">
        <w:rPr>
          <w:rFonts w:eastAsia="HGPMinc"/>
        </w:rPr>
        <w:t>inkoop</w:t>
      </w:r>
      <w:r w:rsidRPr="00B61DA2">
        <w:rPr>
          <w:rFonts w:eastAsia="HGPMinc"/>
        </w:rPr>
        <w:t xml:space="preserve">voorwaarden voor </w:t>
      </w:r>
      <w:r w:rsidR="00934654">
        <w:rPr>
          <w:rFonts w:eastAsia="HGPMinc"/>
        </w:rPr>
        <w:t>leveringen</w:t>
      </w:r>
      <w:r w:rsidRPr="00B61DA2">
        <w:rPr>
          <w:rFonts w:eastAsia="HGPMinc"/>
        </w:rPr>
        <w:t xml:space="preserve"> 2018 (AW</w:t>
      </w:r>
      <w:r w:rsidR="00934654">
        <w:rPr>
          <w:rFonts w:eastAsia="HGPMinc"/>
        </w:rPr>
        <w:t>IV</w:t>
      </w:r>
      <w:r w:rsidRPr="00934654">
        <w:rPr>
          <w:rFonts w:eastAsia="HGPMinc"/>
        </w:rPr>
        <w:t xml:space="preserve"> - 2018);</w:t>
      </w:r>
    </w:p>
    <w:p w14:paraId="188A1637"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0482F12F" w14:textId="77777777" w:rsidR="00DC2C67" w:rsidRDefault="00DC2C67" w:rsidP="00B61DA2">
      <w:pPr>
        <w:tabs>
          <w:tab w:val="left" w:pos="576"/>
        </w:tabs>
      </w:pPr>
    </w:p>
    <w:p w14:paraId="2E6B4A34" w14:textId="77777777" w:rsidR="00DC2C67" w:rsidRPr="00B61DA2" w:rsidRDefault="00DC2C67" w:rsidP="00B61DA2">
      <w:pPr>
        <w:tabs>
          <w:tab w:val="left" w:pos="576"/>
        </w:tabs>
      </w:pPr>
    </w:p>
    <w:p w14:paraId="650A7438" w14:textId="025487BF"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Pr="00ED09D9">
        <w:rPr>
          <w:b/>
        </w:rPr>
        <w:t>Raam</w:t>
      </w:r>
      <w:r w:rsidR="00ED09D9" w:rsidRPr="00ED09D9">
        <w:rPr>
          <w:b/>
        </w:rPr>
        <w:t>o</w:t>
      </w:r>
      <w:r w:rsidRPr="00ED09D9">
        <w:rPr>
          <w:b/>
        </w:rPr>
        <w:t>vereenkomst</w:t>
      </w:r>
    </w:p>
    <w:p w14:paraId="5D19858C" w14:textId="77777777" w:rsidR="00B61DA2" w:rsidRPr="00B61DA2" w:rsidRDefault="00B61DA2" w:rsidP="00B61DA2">
      <w:pPr>
        <w:tabs>
          <w:tab w:val="left" w:pos="576"/>
        </w:tabs>
      </w:pPr>
    </w:p>
    <w:p w14:paraId="372539B5" w14:textId="270BD772" w:rsidR="00B61DA2" w:rsidRPr="00B61DA2" w:rsidRDefault="00B61DA2" w:rsidP="00B61DA2">
      <w:pPr>
        <w:ind w:left="540" w:hanging="540"/>
      </w:pPr>
      <w:r w:rsidRPr="00B61DA2">
        <w:t>2.1</w:t>
      </w:r>
      <w:r w:rsidRPr="00B61DA2">
        <w:tab/>
        <w:t xml:space="preserve">Deze </w:t>
      </w:r>
      <w:r w:rsidRPr="00ED09D9">
        <w:t>Raam</w:t>
      </w:r>
      <w:r w:rsidR="00ED09D9" w:rsidRPr="00ED09D9">
        <w:t>o</w:t>
      </w:r>
      <w:r w:rsidRPr="00ED09D9">
        <w:t>vereenkomst</w:t>
      </w:r>
      <w:r w:rsidRPr="00B61DA2">
        <w:rPr>
          <w:color w:val="FF0000"/>
        </w:rPr>
        <w:t xml:space="preserve"> </w:t>
      </w:r>
      <w:r w:rsidRPr="00B61DA2">
        <w:t xml:space="preserve">gaat in op </w:t>
      </w:r>
      <w:r w:rsidR="00ED09D9">
        <w:t xml:space="preserve">1 mei 2023 </w:t>
      </w:r>
      <w:r w:rsidRPr="00B61DA2">
        <w:t>en komt tot stand door ondertekening van het contract door beide Partijen.</w:t>
      </w:r>
    </w:p>
    <w:p w14:paraId="2A23932C" w14:textId="77777777" w:rsidR="00B61DA2" w:rsidRPr="00B61DA2" w:rsidRDefault="00B61DA2" w:rsidP="00B61DA2">
      <w:pPr>
        <w:tabs>
          <w:tab w:val="left" w:pos="540"/>
        </w:tabs>
      </w:pPr>
    </w:p>
    <w:p w14:paraId="31D1BE3A" w14:textId="577738E4" w:rsidR="00B61DA2" w:rsidRPr="00B61DA2" w:rsidRDefault="00B61DA2" w:rsidP="00B61DA2">
      <w:pPr>
        <w:ind w:left="540" w:hanging="540"/>
      </w:pPr>
      <w:r w:rsidRPr="00B61DA2">
        <w:t>2.2</w:t>
      </w:r>
      <w:r w:rsidRPr="00B61DA2">
        <w:tab/>
      </w:r>
      <w:r w:rsidRPr="00ED09D9">
        <w:t>Deze Raam</w:t>
      </w:r>
      <w:r w:rsidR="00ED09D9" w:rsidRPr="00ED09D9">
        <w:t>o</w:t>
      </w:r>
      <w:r w:rsidRPr="00ED09D9">
        <w:t xml:space="preserve">vereenkomst </w:t>
      </w:r>
      <w:r w:rsidRPr="00B61DA2">
        <w:t>wordt aangegaan voor duur van</w:t>
      </w:r>
      <w:r w:rsidR="00ED09D9">
        <w:t xml:space="preserve"> 2 (twee)</w:t>
      </w:r>
      <w:r w:rsidRPr="00B61DA2">
        <w:t xml:space="preserve"> jaar, ingaande per </w:t>
      </w:r>
      <w:r w:rsidR="00ED09D9">
        <w:t>01-</w:t>
      </w:r>
      <w:r w:rsidR="00ED09D9" w:rsidRPr="00ED09D9">
        <w:t>05-2023</w:t>
      </w:r>
      <w:r w:rsidRPr="00ED09D9">
        <w:t>. De Raam</w:t>
      </w:r>
      <w:r w:rsidR="00ED09D9" w:rsidRPr="00ED09D9">
        <w:t>o</w:t>
      </w:r>
      <w:r w:rsidRPr="00ED09D9">
        <w:t xml:space="preserve">vereenkomst kan </w:t>
      </w:r>
      <w:r w:rsidR="00ED09D9" w:rsidRPr="00ED09D9">
        <w:t>2 (twee)</w:t>
      </w:r>
      <w:r w:rsidRPr="00ED09D9">
        <w:t xml:space="preserve"> keer met een periode van telkens </w:t>
      </w:r>
      <w:r w:rsidR="00ED09D9" w:rsidRPr="00ED09D9">
        <w:t>één (1) j</w:t>
      </w:r>
      <w:r w:rsidRPr="00ED09D9">
        <w:t>aar, worden verlengd. De opties tot verlenging zijn uitsluitend eenzijdig en schriftelijk door Opdrachtgever uit te oefenen uiterlijk drie (3) maanden voor einde van de looptijd</w:t>
      </w:r>
      <w:r w:rsidRPr="00ED09D9">
        <w:rPr>
          <w:i/>
          <w:iCs/>
        </w:rPr>
        <w:t xml:space="preserve"> </w:t>
      </w:r>
      <w:r w:rsidRPr="00ED09D9">
        <w:t>en geschieden onder gelijkblijvende voorwaarden. De totale contractduur bedraagt niet meer dan</w:t>
      </w:r>
      <w:r w:rsidR="00ED09D9" w:rsidRPr="00ED09D9">
        <w:t xml:space="preserve"> vier (4)</w:t>
      </w:r>
      <w:r w:rsidRPr="00ED09D9">
        <w:t xml:space="preserve">  jaar. Indien de verlengingsopties door Opdrachtgever niet worden uitgeoefend eindigt de Raam</w:t>
      </w:r>
      <w:r w:rsidR="00ED09D9" w:rsidRPr="00ED09D9">
        <w:t>o</w:t>
      </w:r>
      <w:r w:rsidRPr="00ED09D9">
        <w:t xml:space="preserve">vereenkomst van rechtswege na het verstrijken van de initiële looptijd van </w:t>
      </w:r>
      <w:r w:rsidR="00ED09D9" w:rsidRPr="00ED09D9">
        <w:t>twee</w:t>
      </w:r>
      <w:r w:rsidRPr="00ED09D9">
        <w:t xml:space="preserve"> (</w:t>
      </w:r>
      <w:r w:rsidR="00ED09D9" w:rsidRPr="00ED09D9">
        <w:t>2</w:t>
      </w:r>
      <w:r w:rsidRPr="00ED09D9">
        <w:t>) jaar.  Een verlengde Raam</w:t>
      </w:r>
      <w:r w:rsidR="00ED09D9" w:rsidRPr="00ED09D9">
        <w:t>o</w:t>
      </w:r>
      <w:r w:rsidRPr="00ED09D9">
        <w:t>vereenkomst eindigt van rechtswege op de verlengde einddatum, tenzij deze uiterlijk drie (3) maanden voordien door Opdrachtgever wordt verlengd, als hierboven bedoeld.</w:t>
      </w:r>
    </w:p>
    <w:p w14:paraId="5973BA5B" w14:textId="2AEA71F3" w:rsidR="00B61DA2" w:rsidRPr="00B61DA2" w:rsidRDefault="00B61DA2" w:rsidP="00B61DA2">
      <w:pPr>
        <w:tabs>
          <w:tab w:val="left" w:pos="540"/>
        </w:tabs>
        <w:rPr>
          <w:color w:val="FF0000"/>
        </w:rPr>
      </w:pPr>
    </w:p>
    <w:p w14:paraId="47C117BD" w14:textId="77777777" w:rsidR="00B61DA2" w:rsidRPr="00B61DA2" w:rsidRDefault="00B61DA2" w:rsidP="00B61DA2">
      <w:pPr>
        <w:tabs>
          <w:tab w:val="left" w:pos="540"/>
        </w:tabs>
        <w:rPr>
          <w:color w:val="FF0000"/>
        </w:rPr>
      </w:pPr>
    </w:p>
    <w:p w14:paraId="55B88FF7"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2477DC8F" w14:textId="77777777" w:rsidR="00B61DA2" w:rsidRPr="00B61DA2" w:rsidRDefault="00B61DA2" w:rsidP="00B61DA2">
      <w:pPr>
        <w:tabs>
          <w:tab w:val="left" w:pos="540"/>
        </w:tabs>
        <w:rPr>
          <w:b/>
        </w:rPr>
      </w:pPr>
    </w:p>
    <w:p w14:paraId="637E1019" w14:textId="77777777" w:rsidR="00934654" w:rsidRPr="00934654" w:rsidRDefault="00934654" w:rsidP="00934654">
      <w:pPr>
        <w:tabs>
          <w:tab w:val="left" w:pos="576"/>
        </w:tabs>
        <w:rPr>
          <w:color w:val="FF0000"/>
        </w:rPr>
      </w:pPr>
    </w:p>
    <w:p w14:paraId="63514185" w14:textId="633E32FA" w:rsidR="00934654" w:rsidRPr="006A6496" w:rsidRDefault="006A6496" w:rsidP="006A6496">
      <w:pPr>
        <w:tabs>
          <w:tab w:val="num" w:pos="1777"/>
        </w:tabs>
        <w:ind w:left="540" w:hanging="540"/>
      </w:pPr>
      <w:r>
        <w:t xml:space="preserve">3.1   </w:t>
      </w:r>
      <w:r w:rsidR="00934654" w:rsidRPr="006A6496">
        <w:t>Betaling vindt plaats na ontvangst en acceptatie van de Levering</w:t>
      </w:r>
      <w:r w:rsidR="0093463A">
        <w:t xml:space="preserve"> op basis van de prijsafspraken bij de nadere offerte-aanvraag.</w:t>
      </w:r>
    </w:p>
    <w:p w14:paraId="3F4B64C8" w14:textId="77777777" w:rsidR="00934654" w:rsidRPr="00934654" w:rsidRDefault="00934654" w:rsidP="00934654">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4A6621D9" w14:textId="1392CBB5" w:rsidR="000627ED" w:rsidRPr="008467D9" w:rsidRDefault="00934654" w:rsidP="004E7E73">
      <w:pPr>
        <w:numPr>
          <w:ilvl w:val="1"/>
          <w:numId w:val="19"/>
        </w:numPr>
        <w:tabs>
          <w:tab w:val="num" w:pos="360"/>
          <w:tab w:val="left" w:pos="540"/>
        </w:tabs>
        <w:ind w:left="540" w:hanging="540"/>
      </w:pPr>
      <w:r w:rsidRPr="00934654">
        <w:t xml:space="preserve">  </w:t>
      </w:r>
      <w:r w:rsidR="000627ED" w:rsidRPr="008467D9">
        <w:rPr>
          <w:shd w:val="clear" w:color="auto" w:fill="FFFFFF"/>
        </w:rPr>
        <w:t>Facturen dienen te worden voorzien van bestelnummer </w:t>
      </w:r>
      <w:r w:rsidR="006A6496">
        <w:rPr>
          <w:rStyle w:val="xpreviewfield"/>
          <w:shd w:val="clear" w:color="auto" w:fill="E9D7E9"/>
        </w:rPr>
        <w:t>X</w:t>
      </w:r>
      <w:r w:rsidR="000627ED" w:rsidRPr="008467D9">
        <w:rPr>
          <w:shd w:val="clear" w:color="auto" w:fill="FFFFFF"/>
        </w:rPr>
        <w:t> om in behandeling te worden genomen.</w:t>
      </w:r>
    </w:p>
    <w:p w14:paraId="4B2D6FD4" w14:textId="77777777" w:rsidR="000627ED" w:rsidRPr="008467D9" w:rsidRDefault="000627ED" w:rsidP="000627ED">
      <w:pPr>
        <w:pStyle w:val="pf0"/>
        <w:spacing w:before="0" w:beforeAutospacing="0" w:after="0" w:afterAutospacing="0"/>
        <w:ind w:left="540"/>
      </w:pPr>
      <w:r w:rsidRPr="008467D9">
        <w:t> </w:t>
      </w:r>
    </w:p>
    <w:p w14:paraId="2927E45F"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Het hoogheemraadschap is overgegaan op e-facturatie.</w:t>
      </w:r>
    </w:p>
    <w:p w14:paraId="7A70C781" w14:textId="77777777" w:rsidR="000627ED" w:rsidRPr="008467D9" w:rsidRDefault="000627ED" w:rsidP="000627ED">
      <w:pPr>
        <w:ind w:left="540"/>
      </w:pPr>
      <w:r w:rsidRPr="008467D9">
        <w:rPr>
          <w:shd w:val="clear" w:color="auto" w:fill="FFFFFF"/>
        </w:rPr>
        <w:t>De e-facturen kunt u verzenden naar:</w:t>
      </w:r>
    </w:p>
    <w:tbl>
      <w:tblPr>
        <w:tblW w:w="8789" w:type="dxa"/>
        <w:tblInd w:w="532" w:type="dxa"/>
        <w:shd w:val="clear" w:color="auto" w:fill="FFFFFF"/>
        <w:tblCellMar>
          <w:left w:w="0" w:type="dxa"/>
          <w:right w:w="0" w:type="dxa"/>
        </w:tblCellMar>
        <w:tblLook w:val="04A0" w:firstRow="1" w:lastRow="0" w:firstColumn="1" w:lastColumn="0" w:noHBand="0" w:noVBand="1"/>
      </w:tblPr>
      <w:tblGrid>
        <w:gridCol w:w="5245"/>
        <w:gridCol w:w="3544"/>
      </w:tblGrid>
      <w:tr w:rsidR="008467D9" w:rsidRPr="008467D9" w14:paraId="540B50F1" w14:textId="77777777" w:rsidTr="000627ED">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53A2AC81" w14:textId="77777777" w:rsidR="000627ED" w:rsidRPr="008467D9" w:rsidRDefault="000627ED">
            <w:pPr>
              <w:pStyle w:val="Normaalweb"/>
              <w:autoSpaceDE w:val="0"/>
              <w:autoSpaceDN w:val="0"/>
              <w:spacing w:before="0" w:beforeAutospacing="0" w:after="0" w:afterAutospacing="0"/>
              <w:rPr>
                <w:sz w:val="20"/>
                <w:szCs w:val="20"/>
              </w:rPr>
            </w:pPr>
            <w:r w:rsidRPr="008467D9">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22C0A875" w14:textId="77777777" w:rsidR="000627ED" w:rsidRPr="008467D9" w:rsidRDefault="000627ED">
            <w:pPr>
              <w:pStyle w:val="Normaalweb"/>
              <w:autoSpaceDE w:val="0"/>
              <w:autoSpaceDN w:val="0"/>
              <w:spacing w:before="0" w:beforeAutospacing="0" w:after="0" w:afterAutospacing="0"/>
              <w:rPr>
                <w:sz w:val="20"/>
                <w:szCs w:val="20"/>
              </w:rPr>
            </w:pPr>
            <w:r w:rsidRPr="008467D9">
              <w:rPr>
                <w:rFonts w:ascii="Verdana" w:hAnsi="Verdana"/>
                <w:sz w:val="20"/>
                <w:szCs w:val="20"/>
                <w:lang w:val="en-US" w:eastAsia="en-US"/>
              </w:rPr>
              <w:t>KvK - 51137747</w:t>
            </w:r>
          </w:p>
        </w:tc>
      </w:tr>
    </w:tbl>
    <w:p w14:paraId="512D0F7B"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 xml:space="preserve">Op onze website vindt u informatie hoe u een e-factuur kunt versturen: </w:t>
      </w:r>
      <w:hyperlink r:id="rId8" w:history="1">
        <w:r w:rsidRPr="008467D9">
          <w:rPr>
            <w:rStyle w:val="Hyperlink"/>
            <w:rFonts w:ascii="Verdana" w:hAnsi="Verdana"/>
            <w:color w:val="auto"/>
            <w:sz w:val="20"/>
            <w:szCs w:val="20"/>
          </w:rPr>
          <w:t>www.rijnland.net/e-facturatie</w:t>
        </w:r>
      </w:hyperlink>
    </w:p>
    <w:p w14:paraId="48B7CB08"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 xml:space="preserve">Heeft u nog vragen over e-facturering? U kunt contact met ons opnemen door een e-mail te versturen aan: </w:t>
      </w:r>
      <w:hyperlink r:id="rId9" w:history="1">
        <w:r w:rsidRPr="008467D9">
          <w:rPr>
            <w:rStyle w:val="Hyperlink"/>
            <w:rFonts w:ascii="Verdana" w:hAnsi="Verdana"/>
            <w:color w:val="auto"/>
            <w:sz w:val="20"/>
            <w:szCs w:val="20"/>
          </w:rPr>
          <w:t>efacturen@hhsk.nl</w:t>
        </w:r>
      </w:hyperlink>
      <w:r w:rsidRPr="008467D9">
        <w:rPr>
          <w:rStyle w:val="cf01"/>
          <w:rFonts w:ascii="Verdana" w:hAnsi="Verdana"/>
          <w:sz w:val="20"/>
          <w:szCs w:val="20"/>
        </w:rPr>
        <w:t xml:space="preserve">. Voor algemene vragen: </w:t>
      </w:r>
      <w:hyperlink r:id="rId10" w:history="1">
        <w:r w:rsidRPr="008467D9">
          <w:rPr>
            <w:rStyle w:val="Hyperlink"/>
            <w:rFonts w:ascii="Verdana" w:hAnsi="Verdana"/>
            <w:color w:val="auto"/>
            <w:sz w:val="20"/>
            <w:szCs w:val="20"/>
          </w:rPr>
          <w:t>crediteuren-rijnland@hhsk.nl</w:t>
        </w:r>
      </w:hyperlink>
      <w:r w:rsidRPr="008467D9">
        <w:rPr>
          <w:rStyle w:val="cf01"/>
          <w:rFonts w:ascii="Verdana" w:hAnsi="Verdana"/>
          <w:sz w:val="20"/>
          <w:szCs w:val="20"/>
        </w:rPr>
        <w:t>.</w:t>
      </w:r>
    </w:p>
    <w:p w14:paraId="4DF4DA95" w14:textId="77777777" w:rsidR="000627ED" w:rsidRDefault="000627ED" w:rsidP="00E9454E">
      <w:pPr>
        <w:spacing w:after="200"/>
        <w:ind w:left="567"/>
        <w:rPr>
          <w:rFonts w:eastAsiaTheme="minorHAnsi" w:cstheme="minorBidi"/>
          <w:iCs/>
          <w:lang w:eastAsia="en-US"/>
        </w:rPr>
      </w:pPr>
    </w:p>
    <w:p w14:paraId="45725674"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4E6B6F30" w14:textId="77777777" w:rsidR="0092775A" w:rsidRPr="0092775A" w:rsidRDefault="0092775A" w:rsidP="0092775A">
      <w:pPr>
        <w:tabs>
          <w:tab w:val="left" w:pos="576"/>
        </w:tabs>
      </w:pPr>
    </w:p>
    <w:p w14:paraId="0A95767B" w14:textId="67C4B73A" w:rsidR="0092775A" w:rsidRPr="0092775A" w:rsidRDefault="0092775A" w:rsidP="0092775A">
      <w:pPr>
        <w:numPr>
          <w:ilvl w:val="1"/>
          <w:numId w:val="31"/>
        </w:numPr>
      </w:pPr>
      <w:r w:rsidRPr="0092775A">
        <w:t>Contactpersoon (contract</w:t>
      </w:r>
      <w:r w:rsidR="00351E6D">
        <w:t>manager</w:t>
      </w:r>
      <w:r w:rsidRPr="0092775A">
        <w:t>) voor Opdrachtgever is</w:t>
      </w:r>
      <w:r w:rsidR="00351E6D">
        <w:t xml:space="preserve"> Nikki Gommans – Tetteroo.</w:t>
      </w:r>
    </w:p>
    <w:p w14:paraId="22EF11B2"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4886984E" w14:textId="77777777" w:rsidR="005772A1" w:rsidRPr="0092775A" w:rsidRDefault="005772A1" w:rsidP="0092775A">
      <w:pPr>
        <w:tabs>
          <w:tab w:val="left" w:pos="576"/>
        </w:tabs>
      </w:pPr>
    </w:p>
    <w:p w14:paraId="6E8DBC7A"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4E8493D9"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lastRenderedPageBreak/>
        <w:t>Tijden en plaats levering</w:t>
      </w:r>
    </w:p>
    <w:p w14:paraId="4F28CBAA" w14:textId="223541B8"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p>
    <w:p w14:paraId="6B1A1ECF" w14:textId="77777777" w:rsidR="005772A1" w:rsidRPr="005772A1" w:rsidRDefault="005772A1" w:rsidP="005772A1">
      <w:pPr>
        <w:numPr>
          <w:ilvl w:val="1"/>
          <w:numId w:val="18"/>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p>
    <w:p w14:paraId="641CD42C" w14:textId="77777777" w:rsidR="005772A1" w:rsidRPr="005772A1" w:rsidRDefault="005772A1" w:rsidP="005772A1">
      <w:pPr>
        <w:tabs>
          <w:tab w:val="left" w:pos="708"/>
        </w:tabs>
        <w:ind w:left="570"/>
      </w:pPr>
    </w:p>
    <w:p w14:paraId="41048842"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5EC1182"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2C6897A5" w14:textId="77777777" w:rsidR="005772A1" w:rsidRPr="005772A1" w:rsidRDefault="005772A1" w:rsidP="005772A1">
      <w:pPr>
        <w:tabs>
          <w:tab w:val="left" w:pos="567"/>
        </w:tabs>
      </w:pPr>
    </w:p>
    <w:p w14:paraId="438E729A" w14:textId="63235FE9" w:rsidR="005772A1" w:rsidRPr="005772A1" w:rsidRDefault="005772A1" w:rsidP="005772A1">
      <w:pPr>
        <w:numPr>
          <w:ilvl w:val="1"/>
          <w:numId w:val="18"/>
        </w:numPr>
        <w:tabs>
          <w:tab w:val="left" w:pos="540"/>
        </w:tabs>
      </w:pPr>
      <w:r w:rsidRPr="005772A1">
        <w:t xml:space="preserve">Op </w:t>
      </w:r>
      <w:r w:rsidRPr="006A6496">
        <w:t>deze Raam</w:t>
      </w:r>
      <w:r w:rsidR="006A6496" w:rsidRPr="006A6496">
        <w:t>o</w:t>
      </w:r>
      <w:r w:rsidRPr="006A6496">
        <w:t>vereenkomst zijn uitsluitend van toepassing de “Algemene Waterschapsinkoopvoorwaarden voor Leveringen 2018 (AWIV-2018)”, voor zover daarvan in deze Raam</w:t>
      </w:r>
      <w:r w:rsidR="006A6496" w:rsidRPr="006A6496">
        <w:t>0</w:t>
      </w:r>
      <w:r w:rsidRPr="006A6496">
        <w:t xml:space="preserve">vereenkomst </w:t>
      </w:r>
      <w:r w:rsidRPr="005772A1">
        <w:t>niet wordt afgeweken. De (eventuele) algemene en bijzondere voorwaarden van Opdrachtnemer worden uitgesloten.</w:t>
      </w:r>
    </w:p>
    <w:p w14:paraId="4ACF59BB" w14:textId="77777777" w:rsidR="005772A1" w:rsidRPr="005772A1" w:rsidRDefault="005772A1" w:rsidP="005772A1">
      <w:pPr>
        <w:tabs>
          <w:tab w:val="left" w:pos="540"/>
        </w:tabs>
        <w:ind w:left="570"/>
      </w:pPr>
    </w:p>
    <w:p w14:paraId="0FB24855"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458D9FD9"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653A1FCC"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01E2B865" w14:textId="77777777" w:rsidR="005772A1" w:rsidRPr="005772A1" w:rsidRDefault="005772A1" w:rsidP="005772A1">
      <w:pPr>
        <w:tabs>
          <w:tab w:val="left" w:pos="567"/>
        </w:tabs>
        <w:rPr>
          <w:iCs/>
        </w:rPr>
      </w:pPr>
      <w:r w:rsidRPr="005772A1">
        <w:rPr>
          <w:iCs/>
        </w:rPr>
        <w:tab/>
      </w:r>
      <w:r w:rsidRPr="005772A1">
        <w:rPr>
          <w:iCs/>
        </w:rPr>
        <w:tab/>
      </w:r>
    </w:p>
    <w:p w14:paraId="71C8A1A7"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38EE6EE5" w14:textId="77777777" w:rsidR="005772A1" w:rsidRPr="005772A1" w:rsidRDefault="005772A1" w:rsidP="005772A1">
      <w:pPr>
        <w:tabs>
          <w:tab w:val="left" w:pos="567"/>
        </w:tabs>
        <w:rPr>
          <w:iCs/>
        </w:rPr>
      </w:pPr>
      <w:r w:rsidRPr="005772A1">
        <w:rPr>
          <w:iCs/>
        </w:rPr>
        <w:tab/>
        <w:t>De beperking van de aansprakelijkheid als hiervoor is niet toepassing:</w:t>
      </w:r>
    </w:p>
    <w:p w14:paraId="2E210EE6" w14:textId="77777777" w:rsidR="005772A1" w:rsidRPr="005772A1" w:rsidRDefault="005772A1" w:rsidP="005772A1">
      <w:pPr>
        <w:tabs>
          <w:tab w:val="left" w:pos="567"/>
        </w:tabs>
        <w:ind w:left="360"/>
        <w:rPr>
          <w:i/>
          <w:iCs/>
        </w:rPr>
      </w:pPr>
      <w:r w:rsidRPr="005772A1">
        <w:rPr>
          <w:i/>
          <w:iCs/>
        </w:rPr>
        <w:tab/>
      </w:r>
      <w:r w:rsidRPr="005772A1">
        <w:rPr>
          <w:i/>
          <w:iCs/>
        </w:rPr>
        <w:tab/>
      </w:r>
    </w:p>
    <w:p w14:paraId="454560E0"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11A24A9E"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47701CA6" w14:textId="77777777" w:rsidR="005772A1" w:rsidRPr="005772A1" w:rsidRDefault="005772A1" w:rsidP="005772A1">
      <w:pPr>
        <w:tabs>
          <w:tab w:val="left" w:pos="540"/>
        </w:tabs>
      </w:pPr>
    </w:p>
    <w:p w14:paraId="3307E3BF" w14:textId="77777777" w:rsidR="005772A1" w:rsidRPr="005772A1" w:rsidRDefault="005772A1" w:rsidP="005772A1">
      <w:pPr>
        <w:tabs>
          <w:tab w:val="left" w:pos="567"/>
        </w:tabs>
        <w:ind w:left="360"/>
      </w:pPr>
    </w:p>
    <w:p w14:paraId="50B8EF40"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14:paraId="61BF546C"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4169BD7"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2652A18" w14:textId="77777777" w:rsidR="005772A1" w:rsidRPr="005772A1" w:rsidRDefault="005772A1" w:rsidP="005772A1">
      <w:pPr>
        <w:tabs>
          <w:tab w:val="left" w:pos="567"/>
        </w:tabs>
        <w:ind w:left="570"/>
      </w:pPr>
    </w:p>
    <w:p w14:paraId="2E0CD441" w14:textId="77777777" w:rsidR="005772A1" w:rsidRPr="005772A1" w:rsidRDefault="005772A1" w:rsidP="005772A1">
      <w:pPr>
        <w:tabs>
          <w:tab w:val="left" w:pos="567"/>
        </w:tabs>
        <w:ind w:left="570"/>
      </w:pPr>
    </w:p>
    <w:p w14:paraId="3D378D11"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172B9BA5" w14:textId="77777777" w:rsidR="005772A1" w:rsidRPr="005772A1" w:rsidRDefault="005772A1" w:rsidP="005772A1">
      <w:pPr>
        <w:tabs>
          <w:tab w:val="left" w:pos="567"/>
        </w:tabs>
      </w:pPr>
    </w:p>
    <w:p w14:paraId="7EFED3F1" w14:textId="2C2C1B04" w:rsidR="005772A1" w:rsidRPr="006A6496" w:rsidRDefault="005772A1" w:rsidP="005772A1">
      <w:pPr>
        <w:numPr>
          <w:ilvl w:val="1"/>
          <w:numId w:val="18"/>
        </w:numPr>
        <w:tabs>
          <w:tab w:val="left" w:pos="540"/>
        </w:tabs>
        <w:ind w:left="540" w:hanging="540"/>
      </w:pPr>
      <w:r w:rsidRPr="005772A1">
        <w:t xml:space="preserve">In aanvulling op artikel 15 AWIV-2018 geldt dat in alle gevallen van voortijdige beëindiging van deze </w:t>
      </w:r>
      <w:r w:rsidRPr="006A6496">
        <w:t>Raam</w:t>
      </w:r>
      <w:r w:rsidR="006A6496" w:rsidRPr="006A6496">
        <w:t>o</w:t>
      </w:r>
      <w:r w:rsidRPr="006A6496">
        <w:t>vereenkomst Opdrachtgever van Opdrachtnemer kan verlangen dat deze de Levering op een zodanige wijze afrondt en de resultaten zodanig overdraagt aan Opdrachtgever of een door hem aan te wijzen derde, dat onbelemmerde voortzetting van de opdracht mogelijk is.</w:t>
      </w:r>
    </w:p>
    <w:p w14:paraId="1115BDF0" w14:textId="77777777" w:rsidR="005772A1" w:rsidRPr="006A6496" w:rsidRDefault="005772A1" w:rsidP="005772A1">
      <w:pPr>
        <w:tabs>
          <w:tab w:val="left" w:pos="540"/>
        </w:tabs>
        <w:ind w:left="540" w:hanging="540"/>
      </w:pPr>
    </w:p>
    <w:p w14:paraId="0A245D8F" w14:textId="00677E97" w:rsidR="005772A1" w:rsidRPr="006A6496" w:rsidRDefault="005772A1" w:rsidP="005772A1">
      <w:pPr>
        <w:numPr>
          <w:ilvl w:val="1"/>
          <w:numId w:val="18"/>
        </w:numPr>
        <w:tabs>
          <w:tab w:val="left" w:pos="540"/>
        </w:tabs>
        <w:ind w:left="540" w:hanging="540"/>
      </w:pPr>
      <w:r w:rsidRPr="006A6496">
        <w:lastRenderedPageBreak/>
        <w:t>Afwijkingen van deze Raam</w:t>
      </w:r>
      <w:r w:rsidR="006A6496" w:rsidRPr="006A6496">
        <w:t>o</w:t>
      </w:r>
      <w:r w:rsidRPr="006A6496">
        <w:t>vereenkomst zijn slechts bindend voor zover zij uitdrukkelijk tussen partijen schriftelijk zijn overeengekomen.</w:t>
      </w:r>
    </w:p>
    <w:p w14:paraId="3025E15C" w14:textId="77777777" w:rsidR="005772A1" w:rsidRPr="006A6496"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0AB708B0" w14:textId="77777777" w:rsidR="005772A1" w:rsidRPr="005772A1" w:rsidRDefault="005772A1" w:rsidP="005772A1"/>
    <w:p w14:paraId="2AD50F32" w14:textId="77777777" w:rsidR="0092775A" w:rsidRPr="00E9454E" w:rsidRDefault="0092775A" w:rsidP="00E520C1">
      <w:pPr>
        <w:spacing w:after="200"/>
        <w:rPr>
          <w:rFonts w:eastAsiaTheme="minorHAnsi" w:cstheme="minorBidi"/>
          <w:iCs/>
          <w:lang w:eastAsia="en-US"/>
        </w:rPr>
      </w:pPr>
    </w:p>
    <w:p w14:paraId="4AB4C10A"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135E683D" w14:textId="77777777" w:rsidR="00E9454E" w:rsidRPr="00E9454E" w:rsidRDefault="00E9454E" w:rsidP="00E9454E">
      <w:pPr>
        <w:tabs>
          <w:tab w:val="left" w:pos="567"/>
        </w:tabs>
        <w:spacing w:after="200" w:line="276" w:lineRule="auto"/>
        <w:rPr>
          <w:rFonts w:eastAsiaTheme="minorHAnsi" w:cstheme="minorBidi"/>
          <w:lang w:eastAsia="en-US"/>
        </w:rPr>
      </w:pPr>
    </w:p>
    <w:p w14:paraId="27D1AA34"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317B4FA7"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62AB8D70"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6A5DDE5F" w14:textId="77777777" w:rsidR="00E9454E" w:rsidRPr="00E9454E" w:rsidRDefault="00E9454E" w:rsidP="00E9454E">
      <w:pPr>
        <w:tabs>
          <w:tab w:val="left" w:pos="4111"/>
        </w:tabs>
        <w:spacing w:after="200" w:line="276" w:lineRule="auto"/>
        <w:rPr>
          <w:rFonts w:eastAsiaTheme="minorHAnsi" w:cstheme="minorBidi"/>
          <w:lang w:eastAsia="en-US"/>
        </w:rPr>
      </w:pPr>
    </w:p>
    <w:p w14:paraId="2E28D6CD"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6FC54CB6"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7F1CE4F0"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default" r:id="rId11"/>
      <w:footerReference w:type="default" r:id="rId12"/>
      <w:headerReference w:type="first" r:id="rId13"/>
      <w:footerReference w:type="first" r:id="rId14"/>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89753" w14:textId="77777777" w:rsidR="00A701D0" w:rsidRDefault="00A701D0">
      <w:r>
        <w:separator/>
      </w:r>
    </w:p>
  </w:endnote>
  <w:endnote w:type="continuationSeparator" w:id="0">
    <w:p w14:paraId="04731411" w14:textId="77777777" w:rsidR="00A701D0" w:rsidRDefault="00A7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AD84" w14:textId="77777777" w:rsidR="002774C4" w:rsidRDefault="002774C4" w:rsidP="00B67DBF">
    <w:pPr>
      <w:tabs>
        <w:tab w:val="center" w:pos="4536"/>
        <w:tab w:val="right" w:pos="9072"/>
      </w:tabs>
      <w:rPr>
        <w:lang w:val="nl"/>
      </w:rPr>
    </w:pPr>
    <w:r>
      <w:rPr>
        <w:lang w:val="nl"/>
      </w:rPr>
      <w:t>________________________________________________________________</w:t>
    </w:r>
  </w:p>
  <w:p w14:paraId="7B42922B"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43EE6725"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2BF7C318"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E408A"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215EA821"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1A32A7B8" wp14:editId="2458F751">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4EFDE"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r w:rsidRPr="005772A1">
      <w:rPr>
        <w:noProof/>
        <w:sz w:val="16"/>
        <w:szCs w:val="16"/>
      </w:rPr>
      <w:t>Cluster Bedrijfsvoering</w:t>
    </w:r>
  </w:p>
  <w:p w14:paraId="4764C418"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7FC398D8" w14:textId="77777777" w:rsidR="00A36918" w:rsidRDefault="005772A1" w:rsidP="005772A1">
    <w:r w:rsidRPr="005772A1">
      <w:rPr>
        <w:noProof/>
        <w:sz w:val="16"/>
        <w:szCs w:val="16"/>
      </w:rPr>
      <w:t xml:space="preserve">Versie </w:t>
    </w:r>
    <w:r w:rsidR="00B52184">
      <w:rPr>
        <w:noProof/>
        <w:sz w:val="16"/>
        <w:szCs w:val="16"/>
      </w:rPr>
      <w:t>Mei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D116" w14:textId="77777777" w:rsidR="00A701D0" w:rsidRDefault="00A701D0">
      <w:r>
        <w:separator/>
      </w:r>
    </w:p>
  </w:footnote>
  <w:footnote w:type="continuationSeparator" w:id="0">
    <w:p w14:paraId="142261F4" w14:textId="77777777" w:rsidR="00A701D0" w:rsidRDefault="00A70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279B0"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1B431EBF"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70A6" w14:textId="77777777" w:rsidR="002E4CA5" w:rsidRDefault="00B67DBF">
    <w:pPr>
      <w:pStyle w:val="Koptekst"/>
    </w:pPr>
    <w:r>
      <w:rPr>
        <w:noProof/>
      </w:rPr>
      <w:drawing>
        <wp:anchor distT="0" distB="0" distL="114300" distR="114300" simplePos="0" relativeHeight="251676160" behindDoc="1" locked="0" layoutInCell="1" allowOverlap="1" wp14:anchorId="4F71BF28" wp14:editId="59BF47CF">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5AB2D1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777"/>
        </w:tabs>
        <w:ind w:left="1777" w:hanging="360"/>
      </w:pPr>
      <w:rPr>
        <w:rFonts w:hint="default"/>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9"/>
  </w:num>
  <w:num w:numId="14">
    <w:abstractNumId w:val="12"/>
  </w:num>
  <w:num w:numId="15">
    <w:abstractNumId w:val="17"/>
  </w:num>
  <w:num w:numId="16">
    <w:abstractNumId w:val="23"/>
  </w:num>
  <w:num w:numId="17">
    <w:abstractNumId w:val="11"/>
    <w:lvlOverride w:ilvl="0">
      <w:startOverride w:val="1"/>
    </w:lvlOverride>
  </w:num>
  <w:num w:numId="18">
    <w:abstractNumId w:val="20"/>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3"/>
  </w:num>
  <w:num w:numId="27">
    <w:abstractNumId w:val="14"/>
  </w:num>
  <w:num w:numId="28">
    <w:abstractNumId w:val="10"/>
  </w:num>
  <w:num w:numId="29">
    <w:abstractNumId w:val="16"/>
  </w:num>
  <w:num w:numId="30">
    <w:abstractNumId w:val="25"/>
  </w:num>
  <w:num w:numId="31">
    <w:abstractNumId w:val="20"/>
  </w:num>
  <w:num w:numId="32">
    <w:abstractNumId w:val="18"/>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A701D0"/>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27ED"/>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0BB1"/>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5BA8"/>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51E6D"/>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496"/>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67D9"/>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557"/>
    <w:rsid w:val="008D1FE0"/>
    <w:rsid w:val="008D274C"/>
    <w:rsid w:val="008E10AD"/>
    <w:rsid w:val="008E2E30"/>
    <w:rsid w:val="008E7549"/>
    <w:rsid w:val="008F0580"/>
    <w:rsid w:val="008F0DA0"/>
    <w:rsid w:val="008F5376"/>
    <w:rsid w:val="008F6A61"/>
    <w:rsid w:val="00904A07"/>
    <w:rsid w:val="00905DD5"/>
    <w:rsid w:val="009167B5"/>
    <w:rsid w:val="009229C4"/>
    <w:rsid w:val="0092775A"/>
    <w:rsid w:val="009326CC"/>
    <w:rsid w:val="0093463A"/>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01D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2184"/>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47D"/>
    <w:rsid w:val="00E9454E"/>
    <w:rsid w:val="00EB6013"/>
    <w:rsid w:val="00EB7984"/>
    <w:rsid w:val="00EC068C"/>
    <w:rsid w:val="00EC41BD"/>
    <w:rsid w:val="00EC5B6B"/>
    <w:rsid w:val="00ED09D9"/>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2A783"/>
  <w15:docId w15:val="{67D65FF0-28AE-409A-BC46-4D6CB754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xpreviewfield">
    <w:name w:val="xpreviewfield"/>
    <w:basedOn w:val="Standaardalinea-lettertype"/>
    <w:rsid w:val="00295BA8"/>
  </w:style>
  <w:style w:type="paragraph" w:styleId="Normaalweb">
    <w:name w:val="Normal (Web)"/>
    <w:basedOn w:val="Standaard"/>
    <w:uiPriority w:val="99"/>
    <w:semiHidden/>
    <w:unhideWhenUsed/>
    <w:rsid w:val="00295BA8"/>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0627ED"/>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0627ED"/>
    <w:rPr>
      <w:rFonts w:ascii="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08130">
      <w:bodyDiv w:val="1"/>
      <w:marLeft w:val="0"/>
      <w:marRight w:val="0"/>
      <w:marTop w:val="0"/>
      <w:marBottom w:val="0"/>
      <w:divBdr>
        <w:top w:val="none" w:sz="0" w:space="0" w:color="auto"/>
        <w:left w:val="none" w:sz="0" w:space="0" w:color="auto"/>
        <w:bottom w:val="none" w:sz="0" w:space="0" w:color="auto"/>
        <w:right w:val="none" w:sz="0" w:space="0" w:color="auto"/>
      </w:divBdr>
    </w:div>
    <w:div w:id="154594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rediteuren-rijnland@hhsk.nl" TargetMode="External"/><Relationship Id="rId4" Type="http://schemas.openxmlformats.org/officeDocument/2006/relationships/settings" Target="settings.xml"/><Relationship Id="rId9" Type="http://schemas.openxmlformats.org/officeDocument/2006/relationships/hyperlink" Target="mailto:efacturen@hhsk.n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03.%20DOCs%20NAW%20(DIG-3619)\Formats%20Xential\Leveringen\Europees-Openbaar\6.5%20Bijlage%20Concept%20Overeenkomst%20AWIV%20met%20handtek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6.5 Bijlage Concept Overeenkomst AWIV met handteke.dotx</Template>
  <TotalTime>33</TotalTime>
  <Pages>4</Pages>
  <Words>946</Words>
  <Characters>7056</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7987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Pieterse-Smid, Vera</cp:lastModifiedBy>
  <cp:revision>2</cp:revision>
  <cp:lastPrinted>2010-11-24T12:59:00Z</cp:lastPrinted>
  <dcterms:created xsi:type="dcterms:W3CDTF">2022-12-16T09:44:00Z</dcterms:created>
  <dcterms:modified xsi:type="dcterms:W3CDTF">2022-12-20T10:08:00Z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